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3AC05" w14:textId="77777777" w:rsidR="00D43DFD" w:rsidRDefault="00D43DFD"/>
    <w:p w14:paraId="5C1B3859" w14:textId="3C4469D4" w:rsidR="008D329F" w:rsidRPr="008D329F" w:rsidRDefault="00FC7C0C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 xml:space="preserve">Πίνακας Συμμόρφωσης </w:t>
      </w:r>
      <w:r w:rsidR="008D329F"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130A0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B4D83D4" w14:textId="279CACDA" w:rsidR="008D329F" w:rsidRPr="00FC7C0C" w:rsidRDefault="008D329F" w:rsidP="00FC7C0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FC7C0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FC7C0C" w:rsidRPr="008130A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4073EE" w:rsidRPr="004073EE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Συσκευή ενδυνάμωσης Αναπνευστικών Μυών.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1366D196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B4E0A70" w14:textId="77777777" w:rsidR="004073EE" w:rsidRDefault="004073EE" w:rsidP="004073EE">
            <w:pPr>
              <w:suppressAutoHyphens w:val="0"/>
              <w:spacing w:after="0"/>
              <w:jc w:val="center"/>
              <w:rPr>
                <w:rFonts w:ascii="Roboto" w:hAnsi="Roboto"/>
                <w:color w:val="333333"/>
                <w:sz w:val="16"/>
                <w:szCs w:val="16"/>
                <w:lang w:val="el-GR" w:eastAsia="el-GR"/>
              </w:rPr>
            </w:pPr>
            <w:r w:rsidRPr="004073EE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Συσκευή ενδυνάμωσης Αναπνευστικών Μυών. Μηχανική Συσκευή μικρών διαστάσεων και βάρους. Διπλής βαλβίδας για ενδυνάμωση εισπνευστικών και </w:t>
            </w:r>
            <w:proofErr w:type="spellStart"/>
            <w:r w:rsidRPr="004073EE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εκπνευστικών</w:t>
            </w:r>
            <w:proofErr w:type="spellEnd"/>
            <w:r w:rsidRPr="004073EE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μυών, Εύρος αντίστασης (0-80 </w:t>
            </w:r>
            <w:proofErr w:type="spellStart"/>
            <w:r>
              <w:rPr>
                <w:rFonts w:ascii="Roboto" w:hAnsi="Roboto"/>
                <w:color w:val="333333"/>
                <w:sz w:val="16"/>
                <w:szCs w:val="16"/>
              </w:rPr>
              <w:t>cmH</w:t>
            </w:r>
            <w:proofErr w:type="spellEnd"/>
            <w:r w:rsidRPr="004073EE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2</w:t>
            </w:r>
            <w:r>
              <w:rPr>
                <w:rFonts w:ascii="Roboto" w:hAnsi="Roboto"/>
                <w:color w:val="333333"/>
                <w:sz w:val="16"/>
                <w:szCs w:val="16"/>
              </w:rPr>
              <w:t>O</w:t>
            </w:r>
            <w:r w:rsidRPr="004073EE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), </w:t>
            </w:r>
            <w:proofErr w:type="spellStart"/>
            <w:r w:rsidRPr="004073EE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>ρυθμιζόμενης.Με</w:t>
            </w:r>
            <w:proofErr w:type="spellEnd"/>
            <w:r w:rsidRPr="004073EE">
              <w:rPr>
                <w:rFonts w:ascii="Roboto" w:hAnsi="Roboto"/>
                <w:color w:val="333333"/>
                <w:sz w:val="16"/>
                <w:szCs w:val="16"/>
                <w:lang w:val="el-GR"/>
              </w:rPr>
              <w:t xml:space="preserve"> δυνατότητα ρύθμισης διαφορετικής πίεσης (αντίστασης) στην εισπνοή και την εκπνοή. </w:t>
            </w:r>
          </w:p>
          <w:p w14:paraId="5D2D01F7" w14:textId="5D794DA5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4F46DD1B" w:rsidR="008D329F" w:rsidRPr="00FC7C0C" w:rsidRDefault="00FC7C0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0252E48D" w:rsidR="008D329F" w:rsidRPr="00FC7C0C" w:rsidRDefault="00FC7C0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0298D"/>
    <w:rsid w:val="000325FB"/>
    <w:rsid w:val="00066F06"/>
    <w:rsid w:val="00087CF8"/>
    <w:rsid w:val="000C40B4"/>
    <w:rsid w:val="000E333F"/>
    <w:rsid w:val="00115F5C"/>
    <w:rsid w:val="00166FA0"/>
    <w:rsid w:val="001D6594"/>
    <w:rsid w:val="00240B8E"/>
    <w:rsid w:val="0024151E"/>
    <w:rsid w:val="002639A3"/>
    <w:rsid w:val="002C5B52"/>
    <w:rsid w:val="002E111A"/>
    <w:rsid w:val="004073EE"/>
    <w:rsid w:val="00483071"/>
    <w:rsid w:val="00601FB8"/>
    <w:rsid w:val="00772D19"/>
    <w:rsid w:val="007C3968"/>
    <w:rsid w:val="008130A0"/>
    <w:rsid w:val="00860B02"/>
    <w:rsid w:val="008D329F"/>
    <w:rsid w:val="009A6F68"/>
    <w:rsid w:val="00A2250D"/>
    <w:rsid w:val="00A24C38"/>
    <w:rsid w:val="00A432FE"/>
    <w:rsid w:val="00A72F40"/>
    <w:rsid w:val="00A97DE6"/>
    <w:rsid w:val="00AE4F97"/>
    <w:rsid w:val="00B42BCD"/>
    <w:rsid w:val="00B94951"/>
    <w:rsid w:val="00D43DFD"/>
    <w:rsid w:val="00D87C60"/>
    <w:rsid w:val="00E7025B"/>
    <w:rsid w:val="00F14BB0"/>
    <w:rsid w:val="00F34493"/>
    <w:rsid w:val="00F55C81"/>
    <w:rsid w:val="00F91364"/>
    <w:rsid w:val="00FC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EDD491F6</Template>
  <TotalTime>1</TotalTime>
  <Pages>1</Pages>
  <Words>79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2025-11-06T12:52:00Z</dcterms:created>
  <dcterms:modified xsi:type="dcterms:W3CDTF">2025-11-20T12:48:00Z</dcterms:modified>
</cp:coreProperties>
</file>